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15" w:rsidRDefault="002E4F15">
      <w:pPr>
        <w:snapToGrid w:val="0"/>
        <w:spacing w:line="560" w:lineRule="exact"/>
        <w:rPr>
          <w:rFonts w:ascii="宋体" w:cs="宋体"/>
          <w:b/>
          <w:bCs/>
          <w:spacing w:val="-4"/>
          <w:w w:val="98"/>
          <w:sz w:val="28"/>
          <w:szCs w:val="28"/>
        </w:rPr>
      </w:pPr>
      <w:r>
        <w:rPr>
          <w:rFonts w:ascii="宋体" w:hAnsi="宋体" w:cs="宋体" w:hint="eastAsia"/>
          <w:b/>
          <w:bCs/>
          <w:spacing w:val="-4"/>
          <w:w w:val="98"/>
          <w:sz w:val="28"/>
          <w:szCs w:val="28"/>
        </w:rPr>
        <w:t>附件</w:t>
      </w:r>
      <w:r>
        <w:rPr>
          <w:rFonts w:ascii="宋体" w:hAnsi="宋体" w:cs="宋体"/>
          <w:b/>
          <w:bCs/>
          <w:spacing w:val="-4"/>
          <w:w w:val="98"/>
          <w:sz w:val="28"/>
          <w:szCs w:val="28"/>
        </w:rPr>
        <w:t>1</w:t>
      </w:r>
      <w:r>
        <w:rPr>
          <w:rFonts w:ascii="宋体" w:hAnsi="宋体" w:cs="宋体" w:hint="eastAsia"/>
          <w:b/>
          <w:bCs/>
          <w:spacing w:val="-4"/>
          <w:w w:val="98"/>
          <w:sz w:val="28"/>
          <w:szCs w:val="28"/>
        </w:rPr>
        <w:t>：</w:t>
      </w:r>
    </w:p>
    <w:p w:rsidR="002E4F15" w:rsidRDefault="002E4F15">
      <w:pPr>
        <w:snapToGrid w:val="0"/>
        <w:spacing w:line="560" w:lineRule="exact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cs="黑体" w:hint="eastAsia"/>
          <w:sz w:val="44"/>
          <w:szCs w:val="44"/>
        </w:rPr>
        <w:t>创新中心基本情况表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5"/>
        <w:gridCol w:w="1512"/>
        <w:gridCol w:w="636"/>
        <w:gridCol w:w="310"/>
        <w:gridCol w:w="1728"/>
        <w:gridCol w:w="113"/>
        <w:gridCol w:w="617"/>
        <w:gridCol w:w="702"/>
        <w:gridCol w:w="1757"/>
      </w:tblGrid>
      <w:tr w:rsidR="002E4F15">
        <w:trPr>
          <w:trHeight w:val="285"/>
        </w:trPr>
        <w:tc>
          <w:tcPr>
            <w:tcW w:w="1805" w:type="dxa"/>
          </w:tcPr>
          <w:p w:rsidR="002E4F15" w:rsidRPr="0096300E" w:rsidRDefault="002E4F15" w:rsidP="0096300E">
            <w:pPr>
              <w:snapToGrid w:val="0"/>
              <w:spacing w:line="5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企业名称</w:t>
            </w:r>
          </w:p>
        </w:tc>
        <w:tc>
          <w:tcPr>
            <w:tcW w:w="7375" w:type="dxa"/>
            <w:gridSpan w:val="8"/>
          </w:tcPr>
          <w:p w:rsidR="002E4F15" w:rsidRPr="0096300E" w:rsidRDefault="002E4F15" w:rsidP="0096300E">
            <w:pPr>
              <w:snapToGrid w:val="0"/>
              <w:spacing w:line="5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</w:tr>
      <w:tr w:rsidR="002E4F15">
        <w:trPr>
          <w:trHeight w:val="285"/>
        </w:trPr>
        <w:tc>
          <w:tcPr>
            <w:tcW w:w="1805" w:type="dxa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所在市（县、区）</w:t>
            </w:r>
          </w:p>
        </w:tc>
        <w:tc>
          <w:tcPr>
            <w:tcW w:w="7375" w:type="dxa"/>
            <w:gridSpan w:val="8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</w:tr>
      <w:tr w:rsidR="002E4F15">
        <w:trPr>
          <w:trHeight w:val="285"/>
        </w:trPr>
        <w:tc>
          <w:tcPr>
            <w:tcW w:w="1805" w:type="dxa"/>
            <w:vMerge w:val="restart"/>
            <w:vAlign w:val="center"/>
          </w:tcPr>
          <w:p w:rsidR="002E4F15" w:rsidRPr="0096300E" w:rsidRDefault="002E4F15" w:rsidP="0096300E">
            <w:pPr>
              <w:snapToGrid w:val="0"/>
              <w:spacing w:line="32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近两年</w:t>
            </w:r>
          </w:p>
          <w:p w:rsidR="002E4F15" w:rsidRPr="0096300E" w:rsidRDefault="002E4F15" w:rsidP="0096300E">
            <w:pPr>
              <w:snapToGrid w:val="0"/>
              <w:spacing w:line="32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企业生产</w:t>
            </w:r>
          </w:p>
          <w:p w:rsidR="002E4F15" w:rsidRPr="0096300E" w:rsidRDefault="002E4F15" w:rsidP="0096300E">
            <w:pPr>
              <w:snapToGrid w:val="0"/>
              <w:spacing w:line="32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经营情况</w:t>
            </w:r>
          </w:p>
        </w:tc>
        <w:tc>
          <w:tcPr>
            <w:tcW w:w="2458" w:type="dxa"/>
            <w:gridSpan w:val="3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年</w:t>
            </w:r>
            <w:r w:rsidRPr="0096300E">
              <w:rPr>
                <w:rFonts w:ascii="黑体" w:eastAsia="黑体" w:cs="黑体"/>
                <w:sz w:val="24"/>
                <w:szCs w:val="24"/>
              </w:rPr>
              <w:t xml:space="preserve">   </w:t>
            </w:r>
            <w:r w:rsidRPr="0096300E">
              <w:rPr>
                <w:rFonts w:ascii="黑体" w:eastAsia="黑体" w:cs="黑体" w:hint="eastAsia"/>
                <w:sz w:val="24"/>
                <w:szCs w:val="24"/>
              </w:rPr>
              <w:t>度</w:t>
            </w:r>
          </w:p>
        </w:tc>
        <w:tc>
          <w:tcPr>
            <w:tcW w:w="2458" w:type="dxa"/>
            <w:gridSpan w:val="3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主营业务收入</w:t>
            </w:r>
            <w:r w:rsidRPr="0096300E">
              <w:rPr>
                <w:rFonts w:ascii="仿宋" w:eastAsia="仿宋" w:hAnsi="仿宋" w:cs="仿宋" w:hint="eastAsia"/>
                <w:sz w:val="24"/>
                <w:szCs w:val="24"/>
              </w:rPr>
              <w:t>（万元）</w:t>
            </w:r>
          </w:p>
        </w:tc>
        <w:tc>
          <w:tcPr>
            <w:tcW w:w="2459" w:type="dxa"/>
            <w:gridSpan w:val="2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同比增长</w:t>
            </w:r>
            <w:r w:rsidRPr="0096300E"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 w:rsidRPr="0096300E">
              <w:rPr>
                <w:rFonts w:ascii="仿宋" w:eastAsia="仿宋" w:hAnsi="仿宋" w:cs="仿宋"/>
                <w:sz w:val="24"/>
                <w:szCs w:val="24"/>
              </w:rPr>
              <w:t>%</w:t>
            </w:r>
            <w:r w:rsidRPr="0096300E"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</w:tc>
      </w:tr>
      <w:tr w:rsidR="002E4F15">
        <w:trPr>
          <w:trHeight w:val="375"/>
        </w:trPr>
        <w:tc>
          <w:tcPr>
            <w:tcW w:w="1805" w:type="dxa"/>
            <w:vMerge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2458" w:type="dxa"/>
            <w:gridSpan w:val="3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2458" w:type="dxa"/>
            <w:gridSpan w:val="3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2459" w:type="dxa"/>
            <w:gridSpan w:val="2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</w:tr>
      <w:tr w:rsidR="002E4F15">
        <w:trPr>
          <w:trHeight w:val="338"/>
        </w:trPr>
        <w:tc>
          <w:tcPr>
            <w:tcW w:w="1805" w:type="dxa"/>
            <w:vMerge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2458" w:type="dxa"/>
            <w:gridSpan w:val="3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2458" w:type="dxa"/>
            <w:gridSpan w:val="3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2459" w:type="dxa"/>
            <w:gridSpan w:val="2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</w:tr>
      <w:tr w:rsidR="002E4F15">
        <w:trPr>
          <w:trHeight w:val="520"/>
        </w:trPr>
        <w:tc>
          <w:tcPr>
            <w:tcW w:w="1805" w:type="dxa"/>
            <w:vMerge w:val="restart"/>
            <w:vAlign w:val="center"/>
          </w:tcPr>
          <w:p w:rsidR="002E4F15" w:rsidRPr="0096300E" w:rsidRDefault="002E4F15" w:rsidP="0096300E">
            <w:pPr>
              <w:snapToGrid w:val="0"/>
              <w:spacing w:line="32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创新机构</w:t>
            </w:r>
          </w:p>
          <w:p w:rsidR="002E4F15" w:rsidRDefault="002E4F15" w:rsidP="0096300E">
            <w:pPr>
              <w:snapToGrid w:val="0"/>
              <w:spacing w:line="32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设置及工作</w:t>
            </w:r>
          </w:p>
          <w:p w:rsidR="002E4F15" w:rsidRPr="0096300E" w:rsidRDefault="002E4F15" w:rsidP="0096300E">
            <w:pPr>
              <w:snapToGrid w:val="0"/>
              <w:spacing w:line="32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开展情况</w:t>
            </w:r>
          </w:p>
        </w:tc>
        <w:tc>
          <w:tcPr>
            <w:tcW w:w="7375" w:type="dxa"/>
            <w:gridSpan w:val="8"/>
          </w:tcPr>
          <w:p w:rsidR="002E4F15" w:rsidRPr="0096300E" w:rsidRDefault="002E4F15" w:rsidP="0096300E">
            <w:pPr>
              <w:snapToGrid w:val="0"/>
              <w:spacing w:line="460" w:lineRule="exact"/>
              <w:jc w:val="left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创新机构名称：</w:t>
            </w:r>
          </w:p>
        </w:tc>
      </w:tr>
      <w:tr w:rsidR="002E4F15">
        <w:trPr>
          <w:trHeight w:val="507"/>
        </w:trPr>
        <w:tc>
          <w:tcPr>
            <w:tcW w:w="1805" w:type="dxa"/>
            <w:vMerge/>
            <w:vAlign w:val="center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7375" w:type="dxa"/>
            <w:gridSpan w:val="8"/>
          </w:tcPr>
          <w:p w:rsidR="002E4F15" w:rsidRPr="0096300E" w:rsidRDefault="002E4F15" w:rsidP="0096300E">
            <w:pPr>
              <w:snapToGrid w:val="0"/>
              <w:spacing w:line="460" w:lineRule="exact"/>
              <w:jc w:val="left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创新机构设立时间：</w:t>
            </w:r>
          </w:p>
        </w:tc>
      </w:tr>
      <w:tr w:rsidR="002E4F15">
        <w:trPr>
          <w:trHeight w:val="1115"/>
        </w:trPr>
        <w:tc>
          <w:tcPr>
            <w:tcW w:w="1805" w:type="dxa"/>
            <w:vMerge/>
            <w:vAlign w:val="center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7375" w:type="dxa"/>
            <w:gridSpan w:val="8"/>
          </w:tcPr>
          <w:p w:rsidR="002E4F15" w:rsidRPr="0096300E" w:rsidRDefault="002E4F15" w:rsidP="0096300E">
            <w:pPr>
              <w:snapToGrid w:val="0"/>
              <w:spacing w:line="460" w:lineRule="exact"/>
              <w:jc w:val="left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主要创新成果：</w:t>
            </w:r>
          </w:p>
          <w:p w:rsidR="002E4F15" w:rsidRPr="0096300E" w:rsidRDefault="002E4F15" w:rsidP="0096300E">
            <w:pPr>
              <w:snapToGrid w:val="0"/>
              <w:spacing w:line="460" w:lineRule="exact"/>
              <w:jc w:val="left"/>
              <w:rPr>
                <w:rFonts w:ascii="黑体" w:eastAsia="黑体"/>
                <w:sz w:val="24"/>
                <w:szCs w:val="24"/>
              </w:rPr>
            </w:pPr>
          </w:p>
          <w:p w:rsidR="002E4F15" w:rsidRPr="0096300E" w:rsidRDefault="002E4F15" w:rsidP="0096300E">
            <w:pPr>
              <w:snapToGrid w:val="0"/>
              <w:spacing w:line="460" w:lineRule="exact"/>
              <w:jc w:val="left"/>
              <w:rPr>
                <w:rFonts w:ascii="黑体" w:eastAsia="黑体"/>
                <w:sz w:val="24"/>
                <w:szCs w:val="24"/>
              </w:rPr>
            </w:pPr>
          </w:p>
        </w:tc>
      </w:tr>
      <w:tr w:rsidR="002E4F15">
        <w:trPr>
          <w:trHeight w:val="2658"/>
        </w:trPr>
        <w:tc>
          <w:tcPr>
            <w:tcW w:w="1805" w:type="dxa"/>
            <w:vAlign w:val="center"/>
          </w:tcPr>
          <w:p w:rsidR="002E4F15" w:rsidRDefault="002E4F15" w:rsidP="0096300E">
            <w:pPr>
              <w:snapToGrid w:val="0"/>
              <w:spacing w:line="32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创新中心主要团队带头人</w:t>
            </w:r>
          </w:p>
          <w:p w:rsidR="002E4F15" w:rsidRPr="0096300E" w:rsidRDefault="002E4F15" w:rsidP="0096300E">
            <w:pPr>
              <w:snapToGrid w:val="0"/>
              <w:spacing w:line="32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情况</w:t>
            </w:r>
          </w:p>
        </w:tc>
        <w:tc>
          <w:tcPr>
            <w:tcW w:w="7375" w:type="dxa"/>
            <w:gridSpan w:val="8"/>
          </w:tcPr>
          <w:p w:rsidR="002E4F15" w:rsidRPr="0096300E" w:rsidRDefault="002E4F15" w:rsidP="0096300E">
            <w:pPr>
              <w:snapToGrid w:val="0"/>
              <w:spacing w:line="320" w:lineRule="exact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仿宋" w:eastAsia="仿宋" w:hAnsi="仿宋" w:cs="仿宋" w:hint="eastAsia"/>
                <w:sz w:val="24"/>
                <w:szCs w:val="24"/>
              </w:rPr>
              <w:t>包括姓名、性别、年龄、学历、职称和主要成果等情况，是否被评为泰山产业领军人才</w:t>
            </w:r>
          </w:p>
        </w:tc>
      </w:tr>
      <w:tr w:rsidR="002E4F15">
        <w:trPr>
          <w:trHeight w:val="725"/>
        </w:trPr>
        <w:tc>
          <w:tcPr>
            <w:tcW w:w="1805" w:type="dxa"/>
            <w:vMerge w:val="restart"/>
            <w:vAlign w:val="center"/>
          </w:tcPr>
          <w:p w:rsidR="002E4F15" w:rsidRPr="0096300E" w:rsidRDefault="002E4F15" w:rsidP="0096300E">
            <w:pPr>
              <w:snapToGrid w:val="0"/>
              <w:spacing w:line="32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近两年</w:t>
            </w:r>
          </w:p>
          <w:p w:rsidR="002E4F15" w:rsidRPr="0096300E" w:rsidRDefault="002E4F15" w:rsidP="0096300E">
            <w:pPr>
              <w:snapToGrid w:val="0"/>
              <w:spacing w:line="32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企业研发投入情况</w:t>
            </w:r>
          </w:p>
        </w:tc>
        <w:tc>
          <w:tcPr>
            <w:tcW w:w="2148" w:type="dxa"/>
            <w:gridSpan w:val="2"/>
            <w:vAlign w:val="center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年</w:t>
            </w:r>
            <w:r w:rsidRPr="0096300E">
              <w:rPr>
                <w:rFonts w:ascii="黑体" w:eastAsia="黑体" w:cs="黑体"/>
                <w:sz w:val="24"/>
                <w:szCs w:val="24"/>
              </w:rPr>
              <w:t xml:space="preserve">  </w:t>
            </w:r>
            <w:r w:rsidRPr="0096300E">
              <w:rPr>
                <w:rFonts w:ascii="黑体" w:eastAsia="黑体" w:cs="黑体" w:hint="eastAsia"/>
                <w:sz w:val="24"/>
                <w:szCs w:val="24"/>
              </w:rPr>
              <w:t>度</w:t>
            </w:r>
          </w:p>
        </w:tc>
        <w:tc>
          <w:tcPr>
            <w:tcW w:w="2038" w:type="dxa"/>
            <w:gridSpan w:val="2"/>
            <w:vAlign w:val="center"/>
          </w:tcPr>
          <w:p w:rsidR="002E4F15" w:rsidRPr="0096300E" w:rsidRDefault="002E4F15" w:rsidP="0096300E">
            <w:pPr>
              <w:snapToGrid w:val="0"/>
              <w:spacing w:line="32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主营业务收入</w:t>
            </w:r>
          </w:p>
          <w:p w:rsidR="002E4F15" w:rsidRPr="0096300E" w:rsidRDefault="002E4F15" w:rsidP="0096300E">
            <w:pPr>
              <w:snapToGrid w:val="0"/>
              <w:spacing w:line="32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仿宋" w:eastAsia="仿宋" w:hAnsi="仿宋" w:cs="仿宋" w:hint="eastAsia"/>
                <w:sz w:val="24"/>
                <w:szCs w:val="24"/>
              </w:rPr>
              <w:t>（万元）</w:t>
            </w:r>
          </w:p>
        </w:tc>
        <w:tc>
          <w:tcPr>
            <w:tcW w:w="1432" w:type="dxa"/>
            <w:gridSpan w:val="3"/>
            <w:vAlign w:val="center"/>
          </w:tcPr>
          <w:p w:rsidR="002E4F15" w:rsidRPr="0096300E" w:rsidRDefault="002E4F15" w:rsidP="0096300E">
            <w:pPr>
              <w:snapToGrid w:val="0"/>
              <w:spacing w:line="32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研发投入</w:t>
            </w:r>
            <w:r w:rsidRPr="0096300E">
              <w:rPr>
                <w:rFonts w:ascii="仿宋" w:eastAsia="仿宋" w:hAnsi="仿宋" w:cs="仿宋" w:hint="eastAsia"/>
                <w:sz w:val="24"/>
                <w:szCs w:val="24"/>
              </w:rPr>
              <w:t>（万元）</w:t>
            </w:r>
          </w:p>
        </w:tc>
        <w:tc>
          <w:tcPr>
            <w:tcW w:w="1757" w:type="dxa"/>
            <w:vAlign w:val="center"/>
          </w:tcPr>
          <w:p w:rsidR="002E4F15" w:rsidRPr="0096300E" w:rsidRDefault="002E4F15" w:rsidP="0096300E">
            <w:pPr>
              <w:snapToGrid w:val="0"/>
              <w:spacing w:line="32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研发投入占比</w:t>
            </w:r>
            <w:r w:rsidRPr="0096300E"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 w:rsidRPr="0096300E">
              <w:rPr>
                <w:rFonts w:ascii="仿宋" w:eastAsia="仿宋" w:hAnsi="仿宋" w:cs="仿宋"/>
                <w:sz w:val="24"/>
                <w:szCs w:val="24"/>
              </w:rPr>
              <w:t>%</w:t>
            </w:r>
            <w:r w:rsidRPr="0096300E"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</w:tc>
      </w:tr>
      <w:tr w:rsidR="002E4F15">
        <w:trPr>
          <w:trHeight w:val="346"/>
        </w:trPr>
        <w:tc>
          <w:tcPr>
            <w:tcW w:w="1805" w:type="dxa"/>
            <w:vMerge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2148" w:type="dxa"/>
            <w:gridSpan w:val="2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432" w:type="dxa"/>
            <w:gridSpan w:val="3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757" w:type="dxa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</w:tr>
      <w:tr w:rsidR="002E4F15">
        <w:trPr>
          <w:trHeight w:val="421"/>
        </w:trPr>
        <w:tc>
          <w:tcPr>
            <w:tcW w:w="1805" w:type="dxa"/>
            <w:vMerge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2148" w:type="dxa"/>
            <w:gridSpan w:val="2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432" w:type="dxa"/>
            <w:gridSpan w:val="3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757" w:type="dxa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</w:tr>
      <w:tr w:rsidR="002E4F15">
        <w:trPr>
          <w:trHeight w:val="504"/>
        </w:trPr>
        <w:tc>
          <w:tcPr>
            <w:tcW w:w="1805" w:type="dxa"/>
            <w:vAlign w:val="center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创新项目名称</w:t>
            </w:r>
          </w:p>
        </w:tc>
        <w:tc>
          <w:tcPr>
            <w:tcW w:w="7370" w:type="dxa"/>
            <w:gridSpan w:val="8"/>
            <w:vAlign w:val="center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</w:tr>
      <w:tr w:rsidR="002E4F15">
        <w:trPr>
          <w:trHeight w:val="1697"/>
        </w:trPr>
        <w:tc>
          <w:tcPr>
            <w:tcW w:w="1805" w:type="dxa"/>
            <w:vAlign w:val="center"/>
          </w:tcPr>
          <w:p w:rsidR="002E4F15" w:rsidRPr="0096300E" w:rsidRDefault="002E4F15" w:rsidP="0096300E">
            <w:pPr>
              <w:snapToGrid w:val="0"/>
              <w:spacing w:line="32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创新项目建设内容及规模</w:t>
            </w:r>
          </w:p>
        </w:tc>
        <w:tc>
          <w:tcPr>
            <w:tcW w:w="7370" w:type="dxa"/>
            <w:gridSpan w:val="8"/>
            <w:vAlign w:val="center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</w:tr>
      <w:tr w:rsidR="002E4F15">
        <w:trPr>
          <w:trHeight w:val="634"/>
        </w:trPr>
        <w:tc>
          <w:tcPr>
            <w:tcW w:w="1805" w:type="dxa"/>
            <w:vAlign w:val="center"/>
          </w:tcPr>
          <w:p w:rsidR="002E4F15" w:rsidRPr="0096300E" w:rsidRDefault="002E4F15" w:rsidP="0096300E">
            <w:pPr>
              <w:snapToGrid w:val="0"/>
              <w:spacing w:line="32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创新项目总</w:t>
            </w:r>
          </w:p>
          <w:p w:rsidR="002E4F15" w:rsidRPr="0096300E" w:rsidRDefault="002E4F15" w:rsidP="0096300E">
            <w:pPr>
              <w:snapToGrid w:val="0"/>
              <w:spacing w:line="32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投资</w:t>
            </w:r>
            <w:r w:rsidRPr="0096300E">
              <w:rPr>
                <w:rFonts w:ascii="仿宋" w:eastAsia="仿宋" w:hAnsi="仿宋" w:cs="仿宋" w:hint="eastAsia"/>
                <w:sz w:val="24"/>
                <w:szCs w:val="24"/>
              </w:rPr>
              <w:t>（万元）</w:t>
            </w:r>
          </w:p>
        </w:tc>
        <w:tc>
          <w:tcPr>
            <w:tcW w:w="1512" w:type="dxa"/>
            <w:vAlign w:val="center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2787" w:type="dxa"/>
            <w:gridSpan w:val="4"/>
            <w:vAlign w:val="center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96300E">
              <w:rPr>
                <w:rFonts w:ascii="黑体" w:eastAsia="黑体" w:cs="黑体" w:hint="eastAsia"/>
                <w:sz w:val="24"/>
                <w:szCs w:val="24"/>
              </w:rPr>
              <w:t>创新项目建设起止年限</w:t>
            </w:r>
          </w:p>
        </w:tc>
        <w:tc>
          <w:tcPr>
            <w:tcW w:w="3071" w:type="dxa"/>
            <w:gridSpan w:val="3"/>
            <w:vAlign w:val="center"/>
          </w:tcPr>
          <w:p w:rsidR="002E4F15" w:rsidRPr="0096300E" w:rsidRDefault="002E4F15" w:rsidP="0096300E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</w:tr>
    </w:tbl>
    <w:p w:rsidR="002E4F15" w:rsidRDefault="002E4F15">
      <w:bookmarkStart w:id="0" w:name="_GoBack"/>
      <w:bookmarkEnd w:id="0"/>
    </w:p>
    <w:sectPr w:rsidR="002E4F15" w:rsidSect="007947F0">
      <w:pgSz w:w="11906" w:h="16838"/>
      <w:pgMar w:top="1440" w:right="1463" w:bottom="1440" w:left="146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BCF31B6"/>
    <w:rsid w:val="002E4F15"/>
    <w:rsid w:val="006B6F73"/>
    <w:rsid w:val="007947F0"/>
    <w:rsid w:val="0096300E"/>
    <w:rsid w:val="00BD5E34"/>
    <w:rsid w:val="5BCF3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7F0"/>
    <w:pPr>
      <w:widowControl w:val="0"/>
      <w:jc w:val="both"/>
    </w:pPr>
    <w:rPr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947F0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ED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44</Words>
  <Characters>256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李世志</cp:lastModifiedBy>
  <cp:revision>2</cp:revision>
  <dcterms:created xsi:type="dcterms:W3CDTF">2019-02-22T07:12:00Z</dcterms:created>
  <dcterms:modified xsi:type="dcterms:W3CDTF">2019-02-26T02:13:00Z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